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88" w:rsidRDefault="00F93188" w:rsidP="00F93188">
      <w:pPr>
        <w:ind w:left="6096"/>
        <w:jc w:val="both"/>
        <w:rPr>
          <w:szCs w:val="28"/>
        </w:rPr>
      </w:pPr>
      <w:r>
        <w:rPr>
          <w:szCs w:val="28"/>
        </w:rPr>
        <w:t>Приложение 3</w:t>
      </w:r>
    </w:p>
    <w:p w:rsidR="00F93188" w:rsidRDefault="00F93188" w:rsidP="00F93188">
      <w:pPr>
        <w:ind w:left="6096"/>
        <w:jc w:val="both"/>
        <w:rPr>
          <w:szCs w:val="28"/>
        </w:rPr>
      </w:pPr>
      <w:r>
        <w:rPr>
          <w:szCs w:val="28"/>
        </w:rPr>
        <w:t>к решению Совета депутатов</w:t>
      </w:r>
    </w:p>
    <w:p w:rsidR="00F93188" w:rsidRDefault="00F93188" w:rsidP="00F93188">
      <w:pPr>
        <w:ind w:left="6096"/>
        <w:jc w:val="both"/>
        <w:rPr>
          <w:szCs w:val="28"/>
        </w:rPr>
      </w:pPr>
      <w:r>
        <w:rPr>
          <w:szCs w:val="28"/>
        </w:rPr>
        <w:t>города Новосибирска</w:t>
      </w:r>
    </w:p>
    <w:p w:rsidR="00F93188" w:rsidRDefault="00F93188" w:rsidP="00F93188">
      <w:pPr>
        <w:ind w:left="6096"/>
        <w:jc w:val="both"/>
        <w:rPr>
          <w:szCs w:val="28"/>
        </w:rPr>
      </w:pPr>
      <w:r>
        <w:rPr>
          <w:szCs w:val="28"/>
        </w:rPr>
        <w:t>от _________ № _________</w:t>
      </w:r>
    </w:p>
    <w:p w:rsidR="00F93188" w:rsidRDefault="00F93188" w:rsidP="00F93188">
      <w:pPr>
        <w:ind w:left="6096"/>
        <w:jc w:val="both"/>
        <w:rPr>
          <w:szCs w:val="28"/>
        </w:rPr>
      </w:pPr>
    </w:p>
    <w:p w:rsidR="008A3284" w:rsidRPr="006B75E7" w:rsidRDefault="008A3284" w:rsidP="006B5024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B75E7" w:rsidRPr="006B75E7" w:rsidRDefault="006B75E7" w:rsidP="006B75E7">
      <w:pPr>
        <w:autoSpaceDE w:val="0"/>
        <w:autoSpaceDN w:val="0"/>
        <w:adjustRightInd w:val="0"/>
        <w:jc w:val="center"/>
        <w:rPr>
          <w:b/>
        </w:rPr>
      </w:pPr>
      <w:r w:rsidRPr="006B75E7">
        <w:rPr>
          <w:b/>
        </w:rPr>
        <w:t>ПЕРЕЧЕНЬ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главных администраторов источников финансирования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>
        <w:t>дефицита бюджета города</w:t>
      </w:r>
      <w:r w:rsidR="00192519">
        <w:t xml:space="preserve"> Новосибирска</w:t>
      </w:r>
    </w:p>
    <w:p w:rsidR="006B75E7" w:rsidRDefault="006B75E7" w:rsidP="006B75E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10073" w:type="dxa"/>
        <w:tblInd w:w="-18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5"/>
        <w:gridCol w:w="6648"/>
      </w:tblGrid>
      <w:tr w:rsidR="006B75E7" w:rsidRPr="006B75E7" w:rsidTr="006B75E7">
        <w:trPr>
          <w:trHeight w:val="1919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bCs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главного администратора,</w:t>
            </w:r>
          </w:p>
          <w:p w:rsidR="006B75E7" w:rsidRPr="006B75E7" w:rsidRDefault="006B75E7" w:rsidP="006B75E7">
            <w:pPr>
              <w:pStyle w:val="2"/>
              <w:spacing w:before="0" w:after="0"/>
              <w:ind w:right="-5"/>
              <w:jc w:val="center"/>
              <w:rPr>
                <w:rFonts w:ascii="Times New Roman" w:eastAsia="Arial Unicode MS" w:hAnsi="Times New Roman"/>
                <w:b w:val="0"/>
                <w:i w:val="0"/>
              </w:rPr>
            </w:pPr>
            <w:r w:rsidRPr="006B75E7">
              <w:rPr>
                <w:rFonts w:ascii="Times New Roman" w:eastAsia="Arial Unicode MS" w:hAnsi="Times New Roman"/>
                <w:b w:val="0"/>
                <w:bCs w:val="0"/>
                <w:i w:val="0"/>
              </w:rPr>
              <w:t>код классификации</w:t>
            </w:r>
            <w:r w:rsidRPr="006B75E7">
              <w:rPr>
                <w:rFonts w:ascii="Times New Roman" w:hAnsi="Times New Roman"/>
                <w:b w:val="0"/>
                <w:bCs w:val="0"/>
                <w:i w:val="0"/>
              </w:rPr>
              <w:t xml:space="preserve"> источников финансирования дефицита бюджета города</w:t>
            </w: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rFonts w:eastAsia="Arial Unicode MS"/>
                <w:bCs/>
                <w:szCs w:val="28"/>
              </w:rPr>
            </w:pPr>
            <w:r w:rsidRPr="006B75E7">
              <w:rPr>
                <w:bCs/>
                <w:szCs w:val="28"/>
              </w:rPr>
              <w:t>Наименование главного администратора источников финансирования дефицита бюджета города и вида источников финансирования дефицита бюджета города</w:t>
            </w:r>
          </w:p>
        </w:tc>
      </w:tr>
    </w:tbl>
    <w:p w:rsidR="006B75E7" w:rsidRPr="006B75E7" w:rsidRDefault="006B75E7" w:rsidP="006B75E7">
      <w:pPr>
        <w:rPr>
          <w:sz w:val="2"/>
          <w:szCs w:val="2"/>
        </w:rPr>
      </w:pPr>
    </w:p>
    <w:tbl>
      <w:tblPr>
        <w:tblW w:w="10070" w:type="dxa"/>
        <w:tblInd w:w="-1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0"/>
        <w:gridCol w:w="2885"/>
        <w:gridCol w:w="6635"/>
      </w:tblGrid>
      <w:tr w:rsidR="006B75E7" w:rsidRPr="006B75E7" w:rsidTr="006B75E7">
        <w:trPr>
          <w:trHeight w:val="322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2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3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D4785E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D4785E">
              <w:rPr>
                <w:b/>
                <w:bCs/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D4785E" w:rsidRDefault="006B75E7" w:rsidP="006B75E7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D4785E" w:rsidRDefault="006B75E7" w:rsidP="00D4785E">
            <w:pPr>
              <w:pStyle w:val="5"/>
              <w:jc w:val="center"/>
              <w:rPr>
                <w:b/>
                <w:spacing w:val="0"/>
                <w:szCs w:val="28"/>
              </w:rPr>
            </w:pPr>
            <w:r w:rsidRPr="00D4785E">
              <w:rPr>
                <w:b/>
                <w:spacing w:val="0"/>
                <w:szCs w:val="28"/>
              </w:rPr>
              <w:t>департамент земельных и имущественных отношений мэрии города Новосибирска</w:t>
            </w:r>
          </w:p>
        </w:tc>
      </w:tr>
      <w:tr w:rsidR="006B75E7" w:rsidRPr="006B75E7" w:rsidTr="006B75E7">
        <w:trPr>
          <w:cantSplit/>
          <w:trHeight w:val="57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740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01 06 01 00 04 0000 630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5"/>
              <w:jc w:val="left"/>
              <w:rPr>
                <w:spacing w:val="0"/>
                <w:szCs w:val="28"/>
              </w:rPr>
            </w:pPr>
            <w:r w:rsidRPr="00AD592D">
              <w:rPr>
                <w:spacing w:val="0"/>
                <w:szCs w:val="28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D4785E" w:rsidRDefault="006B75E7" w:rsidP="006B75E7">
            <w:pPr>
              <w:jc w:val="center"/>
              <w:rPr>
                <w:b/>
                <w:bCs/>
                <w:szCs w:val="28"/>
              </w:rPr>
            </w:pPr>
            <w:r w:rsidRPr="00D4785E">
              <w:rPr>
                <w:b/>
                <w:bCs/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D4785E" w:rsidRDefault="006B75E7" w:rsidP="006B75E7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D4785E" w:rsidRDefault="006B75E7" w:rsidP="00D4785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4785E">
              <w:rPr>
                <w:rFonts w:ascii="Times New Roman" w:hAnsi="Times New Roman"/>
                <w:b/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Размещение муниципальных ценных бумаг городских округов, номинальная стоимость которых указана в валюте Российской Федерации 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01 01 00 00 04 0000 810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37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01 02 00 00 04 0000 810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01 03 01 00 04 0000 710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7A658B" w:rsidRDefault="006B75E7" w:rsidP="007A658B">
            <w:pPr>
              <w:pStyle w:val="7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592D">
              <w:rPr>
                <w:rFonts w:ascii="Times New Roman" w:hAnsi="Times New Roman"/>
                <w:sz w:val="28"/>
                <w:szCs w:val="28"/>
              </w:rPr>
              <w:t xml:space="preserve">Получение кредитов </w:t>
            </w:r>
            <w:r w:rsidR="007A658B">
              <w:rPr>
                <w:rFonts w:ascii="Times New Roman" w:hAnsi="Times New Roman"/>
                <w:sz w:val="28"/>
                <w:szCs w:val="28"/>
              </w:rPr>
              <w:t>из</w:t>
            </w:r>
            <w:r w:rsidRPr="00AD592D">
              <w:rPr>
                <w:rFonts w:ascii="Times New Roman" w:hAnsi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94403E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01 03 01 00 04 0000 810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6B75E7" w:rsidRDefault="006B75E7" w:rsidP="006B75E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Погашение бюджетами </w:t>
            </w:r>
            <w:r w:rsidR="007A658B">
              <w:rPr>
                <w:rFonts w:ascii="Times New Roman" w:hAnsi="Times New Roman" w:cs="Times New Roman"/>
                <w:sz w:val="28"/>
                <w:szCs w:val="28"/>
              </w:rPr>
              <w:t>городских округов кредитов из</w:t>
            </w:r>
            <w:r w:rsidRPr="006B75E7">
              <w:rPr>
                <w:rFonts w:ascii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</w:tr>
      <w:tr w:rsidR="006B75E7" w:rsidRPr="006B75E7" w:rsidTr="006B75E7">
        <w:trPr>
          <w:cantSplit/>
          <w:trHeight w:val="54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01 05 02 01 04 0000 510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Увеличение прочих остатков денежных средств  бюджетов городских округов</w:t>
            </w:r>
          </w:p>
        </w:tc>
      </w:tr>
      <w:tr w:rsidR="006B75E7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lastRenderedPageBreak/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75E7" w:rsidRPr="006B75E7" w:rsidRDefault="006B75E7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01 05 02 01 04 0000 610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B75E7" w:rsidRPr="00AD592D" w:rsidRDefault="006B75E7" w:rsidP="006B75E7">
            <w:pPr>
              <w:pStyle w:val="7"/>
              <w:spacing w:before="0"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D592D">
              <w:rPr>
                <w:rFonts w:ascii="Times New Roman" w:hAnsi="Times New Roman"/>
                <w:bCs/>
                <w:sz w:val="28"/>
                <w:szCs w:val="28"/>
              </w:rPr>
              <w:t>Уменьшение прочих остатков денежных средств  бюджетов городских округов</w:t>
            </w:r>
          </w:p>
        </w:tc>
      </w:tr>
      <w:tr w:rsidR="00402FCE" w:rsidRPr="006B75E7" w:rsidTr="00242572">
        <w:trPr>
          <w:cantSplit/>
          <w:trHeight w:val="61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6B75E7">
            <w:pPr>
              <w:jc w:val="center"/>
              <w:rPr>
                <w:szCs w:val="28"/>
              </w:rPr>
            </w:pPr>
            <w:r w:rsidRPr="006B75E7">
              <w:rPr>
                <w:szCs w:val="28"/>
              </w:rPr>
              <w:t>930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FCE" w:rsidRPr="006B75E7" w:rsidRDefault="00402FCE" w:rsidP="009440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01 06 10 02 04 0000 550</w:t>
            </w:r>
          </w:p>
        </w:tc>
        <w:tc>
          <w:tcPr>
            <w:tcW w:w="6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02FCE" w:rsidRPr="00AD592D" w:rsidRDefault="00402FCE" w:rsidP="00402FCE">
            <w:pPr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242572">
              <w:rPr>
                <w:bCs/>
                <w:szCs w:val="28"/>
              </w:rP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</w:tbl>
    <w:p w:rsidR="006B75E7" w:rsidRDefault="006B75E7" w:rsidP="00D4121F">
      <w:pPr>
        <w:ind w:firstLine="851"/>
        <w:jc w:val="both"/>
        <w:rPr>
          <w:szCs w:val="28"/>
        </w:rPr>
      </w:pPr>
    </w:p>
    <w:p w:rsidR="00EC6EC3" w:rsidRPr="002942DC" w:rsidRDefault="00EC6EC3" w:rsidP="00D4121F">
      <w:pPr>
        <w:ind w:firstLine="851"/>
        <w:jc w:val="both"/>
        <w:rPr>
          <w:szCs w:val="28"/>
        </w:rPr>
      </w:pPr>
      <w:bookmarkStart w:id="0" w:name="_GoBack"/>
      <w:bookmarkEnd w:id="0"/>
    </w:p>
    <w:p w:rsidR="006B5024" w:rsidRDefault="002C1745" w:rsidP="002C1745">
      <w:pPr>
        <w:jc w:val="center"/>
        <w:rPr>
          <w:szCs w:val="28"/>
        </w:rPr>
      </w:pPr>
      <w:r>
        <w:rPr>
          <w:szCs w:val="28"/>
        </w:rPr>
        <w:t>_____________</w:t>
      </w:r>
    </w:p>
    <w:p w:rsidR="00FA1F9F" w:rsidRPr="002942DC" w:rsidRDefault="00FA1F9F" w:rsidP="002A742B">
      <w:pPr>
        <w:jc w:val="both"/>
        <w:rPr>
          <w:szCs w:val="28"/>
        </w:rPr>
      </w:pPr>
    </w:p>
    <w:sectPr w:rsidR="00FA1F9F" w:rsidRPr="002942DC" w:rsidSect="00454EAB">
      <w:pgSz w:w="11907" w:h="16840" w:code="9"/>
      <w:pgMar w:top="1134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7177B"/>
    <w:multiLevelType w:val="multilevel"/>
    <w:tmpl w:val="5046ED6C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320A78C3"/>
    <w:multiLevelType w:val="hybridMultilevel"/>
    <w:tmpl w:val="3B52476C"/>
    <w:lvl w:ilvl="0" w:tplc="C088B3BA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16539A"/>
    <w:multiLevelType w:val="multilevel"/>
    <w:tmpl w:val="293A2308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 w15:restartNumberingAfterBreak="0">
    <w:nsid w:val="3EBB447C"/>
    <w:multiLevelType w:val="singleLevel"/>
    <w:tmpl w:val="180CCBB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6E457A1"/>
    <w:multiLevelType w:val="hybridMultilevel"/>
    <w:tmpl w:val="4CC69F9E"/>
    <w:lvl w:ilvl="0" w:tplc="6FE62B44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46E86594"/>
    <w:multiLevelType w:val="singleLevel"/>
    <w:tmpl w:val="575253D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6" w15:restartNumberingAfterBreak="0">
    <w:nsid w:val="48675A3A"/>
    <w:multiLevelType w:val="hybridMultilevel"/>
    <w:tmpl w:val="10665F12"/>
    <w:lvl w:ilvl="0" w:tplc="1CCC37E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B4051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6EB4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029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941B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BE83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62B2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F070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DE7C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53938"/>
    <w:multiLevelType w:val="hybridMultilevel"/>
    <w:tmpl w:val="29C25F04"/>
    <w:lvl w:ilvl="0" w:tplc="8474D898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5B97043"/>
    <w:multiLevelType w:val="hybridMultilevel"/>
    <w:tmpl w:val="2A70889E"/>
    <w:lvl w:ilvl="0" w:tplc="ACAE34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349CD"/>
    <w:multiLevelType w:val="multilevel"/>
    <w:tmpl w:val="1062DD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2900A6D"/>
    <w:multiLevelType w:val="hybridMultilevel"/>
    <w:tmpl w:val="C46AB8AE"/>
    <w:lvl w:ilvl="0" w:tplc="EBD00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C98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1058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B4A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567B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DA5C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9258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FCA6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1F8E3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695928"/>
    <w:multiLevelType w:val="singleLevel"/>
    <w:tmpl w:val="1D82712A"/>
    <w:lvl w:ilvl="0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2" w15:restartNumberingAfterBreak="0">
    <w:nsid w:val="6D290F9C"/>
    <w:multiLevelType w:val="multilevel"/>
    <w:tmpl w:val="00B2E948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6D396A70"/>
    <w:multiLevelType w:val="multilevel"/>
    <w:tmpl w:val="365A783A"/>
    <w:lvl w:ilvl="0">
      <w:start w:val="1"/>
      <w:numFmt w:val="decimal"/>
      <w:lvlText w:val="%1."/>
      <w:lvlJc w:val="left"/>
      <w:pPr>
        <w:tabs>
          <w:tab w:val="num" w:pos="1999"/>
        </w:tabs>
        <w:ind w:left="1999" w:hanging="12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6E3D69A6"/>
    <w:multiLevelType w:val="hybridMultilevel"/>
    <w:tmpl w:val="26AAB7C2"/>
    <w:lvl w:ilvl="0" w:tplc="CBDAEF6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 w15:restartNumberingAfterBreak="0">
    <w:nsid w:val="772509B3"/>
    <w:multiLevelType w:val="hybridMultilevel"/>
    <w:tmpl w:val="BD5046B0"/>
    <w:lvl w:ilvl="0" w:tplc="ECFE66C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392F7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1E9D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E01C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CED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F9651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DE4B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9EB3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AFE61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6E46F2"/>
    <w:multiLevelType w:val="multilevel"/>
    <w:tmpl w:val="3B52476C"/>
    <w:lvl w:ilvl="0">
      <w:start w:val="1"/>
      <w:numFmt w:val="decimal"/>
      <w:lvlText w:val="%1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7"/>
  </w:num>
  <w:num w:numId="9">
    <w:abstractNumId w:val="13"/>
  </w:num>
  <w:num w:numId="10">
    <w:abstractNumId w:val="0"/>
  </w:num>
  <w:num w:numId="11">
    <w:abstractNumId w:val="12"/>
  </w:num>
  <w:num w:numId="12">
    <w:abstractNumId w:val="9"/>
  </w:num>
  <w:num w:numId="13">
    <w:abstractNumId w:val="4"/>
  </w:num>
  <w:num w:numId="14">
    <w:abstractNumId w:val="1"/>
  </w:num>
  <w:num w:numId="15">
    <w:abstractNumId w:val="16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A1"/>
    <w:rsid w:val="00054C9F"/>
    <w:rsid w:val="00060A87"/>
    <w:rsid w:val="000B5ED1"/>
    <w:rsid w:val="000D632B"/>
    <w:rsid w:val="000E3B86"/>
    <w:rsid w:val="000E51BF"/>
    <w:rsid w:val="000F77AA"/>
    <w:rsid w:val="00102456"/>
    <w:rsid w:val="00112EE0"/>
    <w:rsid w:val="0011725E"/>
    <w:rsid w:val="00127CB6"/>
    <w:rsid w:val="00130085"/>
    <w:rsid w:val="001372E7"/>
    <w:rsid w:val="0018552C"/>
    <w:rsid w:val="00192519"/>
    <w:rsid w:val="001B75B6"/>
    <w:rsid w:val="001C48BC"/>
    <w:rsid w:val="001D3FFE"/>
    <w:rsid w:val="001D44DD"/>
    <w:rsid w:val="001D5939"/>
    <w:rsid w:val="001F62BC"/>
    <w:rsid w:val="00202392"/>
    <w:rsid w:val="00206B31"/>
    <w:rsid w:val="0021008D"/>
    <w:rsid w:val="002314D2"/>
    <w:rsid w:val="00242572"/>
    <w:rsid w:val="002942DC"/>
    <w:rsid w:val="002A2638"/>
    <w:rsid w:val="002A742B"/>
    <w:rsid w:val="002C1745"/>
    <w:rsid w:val="002C22CA"/>
    <w:rsid w:val="002C325E"/>
    <w:rsid w:val="002D5408"/>
    <w:rsid w:val="002D6A05"/>
    <w:rsid w:val="002E68CE"/>
    <w:rsid w:val="00325520"/>
    <w:rsid w:val="00331EB9"/>
    <w:rsid w:val="0035587D"/>
    <w:rsid w:val="00357B1B"/>
    <w:rsid w:val="00383635"/>
    <w:rsid w:val="003E5911"/>
    <w:rsid w:val="003F0361"/>
    <w:rsid w:val="00402FCE"/>
    <w:rsid w:val="00413B6D"/>
    <w:rsid w:val="00420873"/>
    <w:rsid w:val="00427432"/>
    <w:rsid w:val="004353FD"/>
    <w:rsid w:val="004534C6"/>
    <w:rsid w:val="00454EAB"/>
    <w:rsid w:val="00485B81"/>
    <w:rsid w:val="00486340"/>
    <w:rsid w:val="0049380E"/>
    <w:rsid w:val="004A62FD"/>
    <w:rsid w:val="004B5D9F"/>
    <w:rsid w:val="004C2770"/>
    <w:rsid w:val="00570B08"/>
    <w:rsid w:val="00583D1D"/>
    <w:rsid w:val="005C307B"/>
    <w:rsid w:val="005E0657"/>
    <w:rsid w:val="00604DC3"/>
    <w:rsid w:val="00612B7C"/>
    <w:rsid w:val="00625762"/>
    <w:rsid w:val="00627CE0"/>
    <w:rsid w:val="0063696B"/>
    <w:rsid w:val="00645C4C"/>
    <w:rsid w:val="0066500F"/>
    <w:rsid w:val="006B5024"/>
    <w:rsid w:val="006B6C32"/>
    <w:rsid w:val="006B75E7"/>
    <w:rsid w:val="006D18EE"/>
    <w:rsid w:val="006E0F6E"/>
    <w:rsid w:val="006E55A8"/>
    <w:rsid w:val="006F5F3A"/>
    <w:rsid w:val="006F6B94"/>
    <w:rsid w:val="007067A3"/>
    <w:rsid w:val="0071669F"/>
    <w:rsid w:val="00732441"/>
    <w:rsid w:val="00736AC4"/>
    <w:rsid w:val="00745A41"/>
    <w:rsid w:val="0075197D"/>
    <w:rsid w:val="007743E1"/>
    <w:rsid w:val="0079131E"/>
    <w:rsid w:val="00792908"/>
    <w:rsid w:val="00793882"/>
    <w:rsid w:val="00795A9B"/>
    <w:rsid w:val="007A5406"/>
    <w:rsid w:val="007A64E3"/>
    <w:rsid w:val="007A658B"/>
    <w:rsid w:val="007B35FC"/>
    <w:rsid w:val="007D61C8"/>
    <w:rsid w:val="007D7306"/>
    <w:rsid w:val="007F60FE"/>
    <w:rsid w:val="00803127"/>
    <w:rsid w:val="008122CB"/>
    <w:rsid w:val="008135D9"/>
    <w:rsid w:val="00825EF4"/>
    <w:rsid w:val="00836933"/>
    <w:rsid w:val="00837E57"/>
    <w:rsid w:val="00837FF7"/>
    <w:rsid w:val="00840D20"/>
    <w:rsid w:val="00861886"/>
    <w:rsid w:val="00861C98"/>
    <w:rsid w:val="0086315C"/>
    <w:rsid w:val="008779EE"/>
    <w:rsid w:val="00883875"/>
    <w:rsid w:val="008A3284"/>
    <w:rsid w:val="008B7EB6"/>
    <w:rsid w:val="008C0269"/>
    <w:rsid w:val="008C25D3"/>
    <w:rsid w:val="008C4F73"/>
    <w:rsid w:val="008E089E"/>
    <w:rsid w:val="008E7EA4"/>
    <w:rsid w:val="008F5E1A"/>
    <w:rsid w:val="00911E29"/>
    <w:rsid w:val="009334D8"/>
    <w:rsid w:val="0094403E"/>
    <w:rsid w:val="009476DA"/>
    <w:rsid w:val="009C19EE"/>
    <w:rsid w:val="009E134C"/>
    <w:rsid w:val="009E3E98"/>
    <w:rsid w:val="009F2A3C"/>
    <w:rsid w:val="00A03582"/>
    <w:rsid w:val="00A053A1"/>
    <w:rsid w:val="00A101E3"/>
    <w:rsid w:val="00A24ABD"/>
    <w:rsid w:val="00A417EC"/>
    <w:rsid w:val="00A42B02"/>
    <w:rsid w:val="00A5026F"/>
    <w:rsid w:val="00A55A65"/>
    <w:rsid w:val="00A610AD"/>
    <w:rsid w:val="00A75B63"/>
    <w:rsid w:val="00A94A3F"/>
    <w:rsid w:val="00AD3906"/>
    <w:rsid w:val="00AD592D"/>
    <w:rsid w:val="00AD7731"/>
    <w:rsid w:val="00AE1017"/>
    <w:rsid w:val="00AE3986"/>
    <w:rsid w:val="00AE7AAD"/>
    <w:rsid w:val="00AF6857"/>
    <w:rsid w:val="00B14510"/>
    <w:rsid w:val="00B23D50"/>
    <w:rsid w:val="00B30BD9"/>
    <w:rsid w:val="00B4288D"/>
    <w:rsid w:val="00B86C2D"/>
    <w:rsid w:val="00B91429"/>
    <w:rsid w:val="00BA24E9"/>
    <w:rsid w:val="00BA485C"/>
    <w:rsid w:val="00BA4DC0"/>
    <w:rsid w:val="00BB1D7C"/>
    <w:rsid w:val="00BB1FAB"/>
    <w:rsid w:val="00BB7DEC"/>
    <w:rsid w:val="00BC1300"/>
    <w:rsid w:val="00BC575E"/>
    <w:rsid w:val="00BD35FC"/>
    <w:rsid w:val="00BD5D89"/>
    <w:rsid w:val="00BD657C"/>
    <w:rsid w:val="00BE37A2"/>
    <w:rsid w:val="00C04524"/>
    <w:rsid w:val="00C071F2"/>
    <w:rsid w:val="00C176CB"/>
    <w:rsid w:val="00C2010B"/>
    <w:rsid w:val="00C36279"/>
    <w:rsid w:val="00C43762"/>
    <w:rsid w:val="00C66382"/>
    <w:rsid w:val="00C7768F"/>
    <w:rsid w:val="00C908D8"/>
    <w:rsid w:val="00C95F73"/>
    <w:rsid w:val="00CA29D8"/>
    <w:rsid w:val="00CD45D9"/>
    <w:rsid w:val="00D004AB"/>
    <w:rsid w:val="00D070E1"/>
    <w:rsid w:val="00D074B7"/>
    <w:rsid w:val="00D07964"/>
    <w:rsid w:val="00D10E8C"/>
    <w:rsid w:val="00D15B87"/>
    <w:rsid w:val="00D2708D"/>
    <w:rsid w:val="00D32F1C"/>
    <w:rsid w:val="00D33FDB"/>
    <w:rsid w:val="00D3450C"/>
    <w:rsid w:val="00D4121F"/>
    <w:rsid w:val="00D4785E"/>
    <w:rsid w:val="00D60BC7"/>
    <w:rsid w:val="00D74FDC"/>
    <w:rsid w:val="00D76D79"/>
    <w:rsid w:val="00D8242C"/>
    <w:rsid w:val="00D900BD"/>
    <w:rsid w:val="00D91BA1"/>
    <w:rsid w:val="00D93B33"/>
    <w:rsid w:val="00D97E21"/>
    <w:rsid w:val="00DB32A7"/>
    <w:rsid w:val="00DF25D8"/>
    <w:rsid w:val="00DF48D2"/>
    <w:rsid w:val="00E04921"/>
    <w:rsid w:val="00E1352F"/>
    <w:rsid w:val="00E403BE"/>
    <w:rsid w:val="00E7347F"/>
    <w:rsid w:val="00E86D7F"/>
    <w:rsid w:val="00E91598"/>
    <w:rsid w:val="00E93091"/>
    <w:rsid w:val="00EA74B1"/>
    <w:rsid w:val="00EB7667"/>
    <w:rsid w:val="00EC6EC3"/>
    <w:rsid w:val="00EC76C9"/>
    <w:rsid w:val="00ED6AB9"/>
    <w:rsid w:val="00EE4E0C"/>
    <w:rsid w:val="00EF318F"/>
    <w:rsid w:val="00EF6DD8"/>
    <w:rsid w:val="00F0419E"/>
    <w:rsid w:val="00F20332"/>
    <w:rsid w:val="00F3329B"/>
    <w:rsid w:val="00F63312"/>
    <w:rsid w:val="00F7583C"/>
    <w:rsid w:val="00F82836"/>
    <w:rsid w:val="00F9000D"/>
    <w:rsid w:val="00F93188"/>
    <w:rsid w:val="00F962BC"/>
    <w:rsid w:val="00FA1F9F"/>
    <w:rsid w:val="00FC3111"/>
    <w:rsid w:val="00FC4482"/>
    <w:rsid w:val="00FD720B"/>
    <w:rsid w:val="00FF22E6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1EB8A3"/>
  <w15:docId w15:val="{C6733F2B-FD8C-4451-8376-252690A15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2441"/>
    <w:rPr>
      <w:sz w:val="28"/>
    </w:rPr>
  </w:style>
  <w:style w:type="paragraph" w:styleId="1">
    <w:name w:val="heading 1"/>
    <w:basedOn w:val="a"/>
    <w:next w:val="a"/>
    <w:qFormat/>
    <w:rsid w:val="00732441"/>
    <w:pPr>
      <w:keepNext/>
      <w:jc w:val="both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A65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5">
    <w:name w:val="heading 5"/>
    <w:basedOn w:val="a"/>
    <w:next w:val="a"/>
    <w:qFormat/>
    <w:rsid w:val="00732441"/>
    <w:pPr>
      <w:keepNext/>
      <w:jc w:val="right"/>
      <w:outlineLvl w:val="4"/>
    </w:pPr>
    <w:rPr>
      <w:spacing w:val="-20"/>
    </w:rPr>
  </w:style>
  <w:style w:type="paragraph" w:styleId="7">
    <w:name w:val="heading 7"/>
    <w:basedOn w:val="a"/>
    <w:next w:val="a"/>
    <w:link w:val="70"/>
    <w:uiPriority w:val="9"/>
    <w:unhideWhenUsed/>
    <w:qFormat/>
    <w:rsid w:val="006B75E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2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 Indent"/>
    <w:basedOn w:val="a"/>
    <w:rsid w:val="00732441"/>
    <w:pPr>
      <w:spacing w:line="360" w:lineRule="auto"/>
      <w:ind w:left="-142" w:firstLine="862"/>
      <w:jc w:val="both"/>
    </w:pPr>
    <w:rPr>
      <w:sz w:val="24"/>
    </w:rPr>
  </w:style>
  <w:style w:type="paragraph" w:styleId="21">
    <w:name w:val="Body Text Indent 2"/>
    <w:basedOn w:val="a"/>
    <w:rsid w:val="00732441"/>
    <w:pPr>
      <w:ind w:left="-284" w:firstLine="993"/>
      <w:jc w:val="both"/>
    </w:pPr>
    <w:rPr>
      <w:sz w:val="24"/>
    </w:rPr>
  </w:style>
  <w:style w:type="paragraph" w:styleId="3">
    <w:name w:val="Body Text Indent 3"/>
    <w:basedOn w:val="a"/>
    <w:rsid w:val="00732441"/>
    <w:pPr>
      <w:spacing w:line="360" w:lineRule="auto"/>
      <w:ind w:left="-142" w:firstLine="851"/>
      <w:jc w:val="both"/>
    </w:pPr>
    <w:rPr>
      <w:sz w:val="24"/>
    </w:rPr>
  </w:style>
  <w:style w:type="paragraph" w:styleId="a5">
    <w:name w:val="Balloon Text"/>
    <w:basedOn w:val="a"/>
    <w:semiHidden/>
    <w:rsid w:val="0073244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A55A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uiPriority w:val="9"/>
    <w:rsid w:val="006B75E7"/>
    <w:rPr>
      <w:rFonts w:ascii="Calibri" w:eastAsia="Times New Roman" w:hAnsi="Calibri" w:cs="Times New Roman"/>
      <w:sz w:val="24"/>
      <w:szCs w:val="24"/>
    </w:rPr>
  </w:style>
  <w:style w:type="paragraph" w:customStyle="1" w:styleId="xl28">
    <w:name w:val="xl28"/>
    <w:basedOn w:val="a"/>
    <w:rsid w:val="006B75E7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</w:rPr>
  </w:style>
  <w:style w:type="paragraph" w:styleId="a6">
    <w:name w:val="header"/>
    <w:basedOn w:val="a"/>
    <w:link w:val="a7"/>
    <w:semiHidden/>
    <w:rsid w:val="006B75E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link w:val="a6"/>
    <w:semiHidden/>
    <w:rsid w:val="006B75E7"/>
    <w:rPr>
      <w:sz w:val="24"/>
      <w:szCs w:val="24"/>
    </w:rPr>
  </w:style>
  <w:style w:type="paragraph" w:customStyle="1" w:styleId="ConsPlusNonformat">
    <w:name w:val="ConsPlusNonformat"/>
    <w:rsid w:val="006B75E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rlovaL\Application%20Data\Microsoft\&#1064;&#1072;&#1073;&#1083;&#1086;&#1085;&#1099;\&#1041;&#1051;&#1040;&#1053;&#1050;%20&#1059;&#1060;%20&#1080;%20&#1053;&#105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6KDV5W64NSFS-385-17735</_dlc_DocId>
    <_dlc_DocIdUrl xmlns="746016b1-ecc9-410e-95eb-a13f7eb3881b">
      <Url>http://port.admnsk.ru/sites/main/sovet/_layouts/DocIdRedir.aspx?ID=6KDV5W64NSFS-385-17735</Url>
      <Description>6KDV5W64NSFS-385-17735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A063BC-A9A0-4D6F-A0BA-BA2330B3A1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4C8E4-38CF-4662-8533-6976314E5F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081892-678F-42CC-859E-505D056D5131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4.xml><?xml version="1.0" encoding="utf-8"?>
<ds:datastoreItem xmlns:ds="http://schemas.openxmlformats.org/officeDocument/2006/customXml" ds:itemID="{92D13C98-2A0B-4704-AD7F-B04DF30DE00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УФ и НП</Template>
  <TotalTime>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		|					|</vt:lpstr>
    </vt:vector>
  </TitlesOfParts>
  <Company>УФиНП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		|					|</dc:title>
  <dc:creator>Орлова Л А</dc:creator>
  <cp:lastModifiedBy>Москалева Ольга Витальевна</cp:lastModifiedBy>
  <cp:revision>8</cp:revision>
  <cp:lastPrinted>2014-10-22T04:26:00Z</cp:lastPrinted>
  <dcterms:created xsi:type="dcterms:W3CDTF">2020-10-21T08:07:00Z</dcterms:created>
  <dcterms:modified xsi:type="dcterms:W3CDTF">2020-12-04T05:56:00Z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2fc348d4-7676-4666-ad30-87f67ba3e9e4</vt:lpwstr>
  </property>
</Properties>
</file>